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F8642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583E5F27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BD53874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DE39972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Feb.1475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of the gift of small properties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Dunsden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Sonning, </w:t>
      </w:r>
    </w:p>
    <w:p w14:paraId="4F82AC6A" w14:textId="77777777" w:rsidR="00932B35" w:rsidRDefault="00932B35" w:rsidP="00932B35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Wokingham and Woodley, Berkshire, by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Admond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Wokingham(q.v.)</w:t>
      </w:r>
    </w:p>
    <w:p w14:paraId="631D3E0A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to Nicholas Scott(q.v.) and his wife, Alice(q.v.).</w:t>
      </w:r>
    </w:p>
    <w:p w14:paraId="73E1F62C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(T.N.A. ref. D/EE/T1/1/19)</w:t>
      </w:r>
    </w:p>
    <w:p w14:paraId="3EADEF72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1C7ACD3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43DEE45" w14:textId="77777777" w:rsidR="00932B35" w:rsidRDefault="00932B35" w:rsidP="00932B35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2022</w:t>
      </w:r>
    </w:p>
    <w:p w14:paraId="4AAA77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2E0DF" w14:textId="77777777" w:rsidR="00932B35" w:rsidRDefault="00932B35" w:rsidP="009139A6">
      <w:r>
        <w:separator/>
      </w:r>
    </w:p>
  </w:endnote>
  <w:endnote w:type="continuationSeparator" w:id="0">
    <w:p w14:paraId="6E31A0E7" w14:textId="77777777" w:rsidR="00932B35" w:rsidRDefault="00932B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FC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843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8B1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BC848" w14:textId="77777777" w:rsidR="00932B35" w:rsidRDefault="00932B35" w:rsidP="009139A6">
      <w:r>
        <w:separator/>
      </w:r>
    </w:p>
  </w:footnote>
  <w:footnote w:type="continuationSeparator" w:id="0">
    <w:p w14:paraId="4861CDEC" w14:textId="77777777" w:rsidR="00932B35" w:rsidRDefault="00932B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EEA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3B7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10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B35"/>
    <w:rsid w:val="000666E0"/>
    <w:rsid w:val="002510B7"/>
    <w:rsid w:val="005C130B"/>
    <w:rsid w:val="00826F5C"/>
    <w:rsid w:val="009139A6"/>
    <w:rsid w:val="00932B35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2D955"/>
  <w15:chartTrackingRefBased/>
  <w15:docId w15:val="{D6EBB02F-C59D-4CA0-8F00-9FEE3C94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B3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2022-02-19T08:18:00Z</dcterms:created>
  <dcterms:modified xsi:type="dcterms:W3CDTF">2022-02-19T08:19:00Z</dcterms:modified>
</cp:coreProperties>
</file>